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85A1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85A1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D85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D85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D85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D85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D85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D85A1D">
        <w:rPr>
          <w:b w:val="0"/>
        </w:rPr>
        <w:t xml:space="preserve"> 2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D85A1D" w:rsidP="00232C8F">
            <w:r>
              <w:t>Заместитель директора по УВР (Заместитель директора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D85A1D" w:rsidP="00232C8F">
            <w:r>
              <w:t>21614 03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D85A1D" w:rsidRPr="00D85A1D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D85A1D" w:rsidRPr="00D85A1D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D85A1D" w:rsidRPr="00D85A1D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D85A1D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D85A1D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D85A1D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D85A1D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D85A1D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D85A1D" w:rsidP="0098630F">
            <w:pPr>
              <w:jc w:val="center"/>
            </w:pPr>
            <w:r>
              <w:t>182-101-544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D85A1D" w:rsidRPr="00D85A1D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D85A1D" w:rsidRPr="00D85A1D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2574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2574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2574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2574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92574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92574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31E6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925749" w:rsidRPr="00925749">
        <w:rPr>
          <w:i/>
          <w:u w:val="single"/>
        </w:rPr>
        <w:t>1. Рекомендации по улучшению условий труда: не требуются</w:t>
      </w:r>
      <w:r w:rsidR="00925749" w:rsidRPr="00925749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5949D0" w:rsidRPr="005949D0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85A1D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85A1D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D85A1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D85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85A1D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85A1D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D85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D85A1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85A1D" w:rsidRPr="00D85A1D" w:rsidTr="00D85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</w:tr>
      <w:tr w:rsidR="00D85A1D" w:rsidRPr="00D85A1D" w:rsidTr="00D85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(дата)</w:t>
            </w:r>
          </w:p>
        </w:tc>
      </w:tr>
      <w:tr w:rsidR="00D85A1D" w:rsidRPr="00D85A1D" w:rsidTr="00D85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</w:tr>
      <w:tr w:rsidR="00D85A1D" w:rsidRPr="00D85A1D" w:rsidTr="00D85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(дата)</w:t>
            </w:r>
          </w:p>
        </w:tc>
      </w:tr>
      <w:tr w:rsidR="00D85A1D" w:rsidRPr="00D85A1D" w:rsidTr="00D85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A1D" w:rsidRPr="00D85A1D" w:rsidRDefault="00D85A1D" w:rsidP="004E51DC">
            <w:pPr>
              <w:pStyle w:val="a8"/>
            </w:pPr>
          </w:p>
        </w:tc>
      </w:tr>
      <w:tr w:rsidR="00D85A1D" w:rsidRPr="00D85A1D" w:rsidTr="00D85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85A1D" w:rsidRPr="00D85A1D" w:rsidRDefault="00D85A1D" w:rsidP="004E51DC">
            <w:pPr>
              <w:pStyle w:val="a8"/>
              <w:rPr>
                <w:vertAlign w:val="superscript"/>
              </w:rPr>
            </w:pPr>
            <w:r w:rsidRPr="00D85A1D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25749" w:rsidTr="009257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25749" w:rsidRDefault="00925749" w:rsidP="003C5C39">
            <w:pPr>
              <w:pStyle w:val="a8"/>
            </w:pPr>
            <w:r w:rsidRPr="00925749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25749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25749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25749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25749" w:rsidRDefault="00925749" w:rsidP="003C5C39">
            <w:pPr>
              <w:pStyle w:val="a8"/>
            </w:pPr>
            <w:r w:rsidRPr="00925749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25749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25749" w:rsidRDefault="005949D0" w:rsidP="003C5C39">
            <w:pPr>
              <w:pStyle w:val="a8"/>
            </w:pPr>
            <w:r>
              <w:t>26.11.2020</w:t>
            </w:r>
          </w:p>
        </w:tc>
      </w:tr>
      <w:tr w:rsidR="00EF07A3" w:rsidRPr="00925749" w:rsidTr="009257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925749" w:rsidRDefault="00925749" w:rsidP="003C5C39">
            <w:pPr>
              <w:pStyle w:val="a8"/>
              <w:rPr>
                <w:b/>
                <w:vertAlign w:val="superscript"/>
              </w:rPr>
            </w:pPr>
            <w:r w:rsidRPr="009257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92574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925749" w:rsidRDefault="00925749" w:rsidP="00EF07A3">
            <w:pPr>
              <w:pStyle w:val="a8"/>
              <w:rPr>
                <w:b/>
                <w:vertAlign w:val="superscript"/>
              </w:rPr>
            </w:pPr>
            <w:r w:rsidRPr="009257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925749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925749" w:rsidRDefault="00925749" w:rsidP="00EF07A3">
            <w:pPr>
              <w:pStyle w:val="a8"/>
              <w:rPr>
                <w:b/>
                <w:vertAlign w:val="superscript"/>
              </w:rPr>
            </w:pPr>
            <w:r w:rsidRPr="00925749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92574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925749" w:rsidRDefault="00925749" w:rsidP="00EF07A3">
            <w:pPr>
              <w:pStyle w:val="a8"/>
              <w:rPr>
                <w:vertAlign w:val="superscript"/>
              </w:rPr>
            </w:pPr>
            <w:r w:rsidRPr="00925749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D85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85A1D" w:rsidP="004E51DC">
            <w:pPr>
              <w:pStyle w:val="a8"/>
            </w:pPr>
            <w:r>
              <w:t>Сосина Алиса Михайловна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D85A1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D85A1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949D0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949D0" w:rsidRPr="005949D0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Административно-управлен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1614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2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6861B0574C3749959082D56D4C1C5D00"/>
    <w:docVar w:name="rm_id" w:val="2"/>
    <w:docVar w:name="rm_name" w:val="                                          "/>
    <w:docVar w:name="rm_number" w:val=" 2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949D0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5749"/>
    <w:rsid w:val="0092778A"/>
    <w:rsid w:val="00931E64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85A1D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5A8A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2020-11-20T07:42:00Z</dcterms:created>
  <dcterms:modified xsi:type="dcterms:W3CDTF">2020-11-27T04:51:00Z</dcterms:modified>
</cp:coreProperties>
</file>